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5B101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CHILDE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DA45C31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</w:p>
    <w:p w14:paraId="75717BC5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</w:p>
    <w:p w14:paraId="1DA628B5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0A747037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300193E5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possessions and from others both great and small in Gloucestershire</w:t>
      </w:r>
    </w:p>
    <w:p w14:paraId="47938E95" w14:textId="77777777" w:rsidR="00235C10" w:rsidRDefault="00235C10" w:rsidP="00235C10">
      <w:pPr>
        <w:ind w:left="14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02D1D488" w14:textId="77777777" w:rsidR="00235C10" w:rsidRDefault="00235C10" w:rsidP="00235C1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46D3162F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</w:p>
    <w:p w14:paraId="2B06EC6F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</w:p>
    <w:p w14:paraId="43A92342" w14:textId="77777777" w:rsidR="00235C10" w:rsidRDefault="00235C10" w:rsidP="00235C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0B7C91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6270F" w14:textId="77777777" w:rsidR="00235C10" w:rsidRDefault="00235C10" w:rsidP="009139A6">
      <w:r>
        <w:separator/>
      </w:r>
    </w:p>
  </w:endnote>
  <w:endnote w:type="continuationSeparator" w:id="0">
    <w:p w14:paraId="70D8C4E7" w14:textId="77777777" w:rsidR="00235C10" w:rsidRDefault="00235C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B4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28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CE7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102F7" w14:textId="77777777" w:rsidR="00235C10" w:rsidRDefault="00235C10" w:rsidP="009139A6">
      <w:r>
        <w:separator/>
      </w:r>
    </w:p>
  </w:footnote>
  <w:footnote w:type="continuationSeparator" w:id="0">
    <w:p w14:paraId="702FF44E" w14:textId="77777777" w:rsidR="00235C10" w:rsidRDefault="00235C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DA1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64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D3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C10"/>
    <w:rsid w:val="000666E0"/>
    <w:rsid w:val="00235C1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9B69E"/>
  <w15:chartTrackingRefBased/>
  <w15:docId w15:val="{9858AF91-1D48-4DCB-B867-1418E3C5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C1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2022-01-28T11:00:00Z</dcterms:created>
  <dcterms:modified xsi:type="dcterms:W3CDTF">2022-01-28T11:00:00Z</dcterms:modified>
</cp:coreProperties>
</file>